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528D7A7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950483" w14:textId="77777777"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DADD7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6E3FA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FA4E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A0A81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5D20F1" w14:textId="08BD11FA" w:rsidR="000E6CD2" w:rsidRPr="000E6CD2" w:rsidRDefault="00567C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EU 82/24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C5AC4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658DB4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16A5E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E6B92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A0DCBE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8F2EA2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ED14052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547924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B84F91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F067228" w14:textId="77777777" w:rsidTr="0005176D">
        <w:trPr>
          <w:trHeight w:val="9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6C9D710A" w14:textId="3073E577" w:rsidR="000E6CD2" w:rsidRPr="0005176D" w:rsidRDefault="008541C3" w:rsidP="0005176D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 w:val="24"/>
              </w:rPr>
              <w:t>Ersatzbeschaffung</w:t>
            </w:r>
            <w:r w:rsidR="00567C83">
              <w:rPr>
                <w:rFonts w:cs="Arial"/>
                <w:b/>
                <w:bCs/>
                <w:sz w:val="24"/>
              </w:rPr>
              <w:t xml:space="preserve"> Saug- und </w:t>
            </w:r>
            <w:r>
              <w:rPr>
                <w:rFonts w:cs="Arial"/>
                <w:b/>
                <w:bCs/>
                <w:sz w:val="24"/>
              </w:rPr>
              <w:t>Spülfahrzeug</w:t>
            </w:r>
            <w:r w:rsidR="00567C83">
              <w:rPr>
                <w:rFonts w:cs="Arial"/>
                <w:b/>
                <w:bCs/>
                <w:sz w:val="24"/>
              </w:rPr>
              <w:t xml:space="preserve"> mit </w:t>
            </w:r>
            <w:r w:rsidR="00D26A98">
              <w:rPr>
                <w:rFonts w:cs="Arial"/>
                <w:b/>
                <w:bCs/>
                <w:sz w:val="24"/>
              </w:rPr>
              <w:t>Wasserrückgewinnung</w:t>
            </w:r>
            <w:r w:rsidR="00EB0DE0">
              <w:rPr>
                <w:rFonts w:cs="Arial"/>
                <w:b/>
                <w:bCs/>
                <w:sz w:val="24"/>
              </w:rPr>
              <w:t xml:space="preserve"> + Inzahlungnahme Altgerät</w:t>
            </w:r>
          </w:p>
        </w:tc>
      </w:tr>
    </w:tbl>
    <w:p w14:paraId="65566D87" w14:textId="77777777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3FB4BDC4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13E0ED5C" w14:textId="77777777" w:rsidR="00EB6FA3" w:rsidRPr="00D82C67" w:rsidRDefault="0094719E" w:rsidP="00254BAC">
      <w:pPr>
        <w:pStyle w:val="berschrift1"/>
        <w:rPr>
          <w:sz w:val="24"/>
          <w:szCs w:val="32"/>
        </w:rPr>
      </w:pPr>
      <w:bookmarkStart w:id="0" w:name="_Hlk167962509"/>
      <w:r w:rsidRPr="00D82C67">
        <w:rPr>
          <w:sz w:val="24"/>
          <w:szCs w:val="32"/>
        </w:rPr>
        <w:t xml:space="preserve">Unterlagen, die </w:t>
      </w:r>
      <w:r w:rsidRPr="00D82C67">
        <w:rPr>
          <w:sz w:val="24"/>
          <w:szCs w:val="32"/>
          <w:u w:val="single"/>
        </w:rPr>
        <w:t>mit dem Angebot</w:t>
      </w:r>
      <w:r w:rsidRPr="00D82C67">
        <w:rPr>
          <w:sz w:val="24"/>
          <w:szCs w:val="32"/>
        </w:rPr>
        <w:t xml:space="preserve"> abzugeben sind</w:t>
      </w:r>
      <w:bookmarkEnd w:id="0"/>
    </w:p>
    <w:p w14:paraId="7C97AC57" w14:textId="77777777" w:rsidR="00D82C67" w:rsidRPr="00D82C67" w:rsidRDefault="00D82C67" w:rsidP="00D82C6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8"/>
        <w:gridCol w:w="8675"/>
        <w:gridCol w:w="568"/>
      </w:tblGrid>
      <w:tr w:rsidR="004D32C2" w14:paraId="38DFCDD2" w14:textId="77777777" w:rsidTr="00D6697C">
        <w:trPr>
          <w:trHeight w:val="576"/>
        </w:trPr>
        <w:tc>
          <w:tcPr>
            <w:tcW w:w="498" w:type="dxa"/>
            <w:vAlign w:val="center"/>
          </w:tcPr>
          <w:p w14:paraId="2CF54D71" w14:textId="77777777" w:rsidR="004D32C2" w:rsidRPr="00D82C67" w:rsidRDefault="004D32C2" w:rsidP="006C3187">
            <w:pPr>
              <w:pStyle w:val="Kontrollkstchen"/>
              <w:jc w:val="center"/>
              <w:rPr>
                <w:b/>
                <w:bCs/>
              </w:rPr>
            </w:pPr>
            <w:bookmarkStart w:id="1" w:name="_Hlk167965439"/>
          </w:p>
        </w:tc>
        <w:tc>
          <w:tcPr>
            <w:tcW w:w="8675" w:type="dxa"/>
          </w:tcPr>
          <w:p w14:paraId="59A8B0CE" w14:textId="509DC258" w:rsidR="004D32C2" w:rsidRPr="0048475B" w:rsidRDefault="002E0DA5" w:rsidP="004D32C2">
            <w:pPr>
              <w:rPr>
                <w:i/>
                <w:iCs/>
              </w:rPr>
            </w:pPr>
            <w:r w:rsidRPr="0048475B">
              <w:rPr>
                <w:i/>
                <w:iCs/>
              </w:rPr>
              <w:t>*) bei Abgabe mehrerer Hauptangebote für jedes Hauptangebot</w:t>
            </w:r>
          </w:p>
        </w:tc>
        <w:tc>
          <w:tcPr>
            <w:tcW w:w="568" w:type="dxa"/>
            <w:vAlign w:val="center"/>
          </w:tcPr>
          <w:p w14:paraId="3793B6FD" w14:textId="7CE7B6D2" w:rsidR="004D32C2" w:rsidRDefault="004D32C2" w:rsidP="006C3187">
            <w:pPr>
              <w:jc w:val="center"/>
            </w:pPr>
            <w:r w:rsidRPr="004D32C2">
              <w:rPr>
                <w:sz w:val="40"/>
                <w:szCs w:val="48"/>
              </w:rPr>
              <w:sym w:font="Wingdings" w:char="F0FC"/>
            </w:r>
          </w:p>
        </w:tc>
      </w:tr>
      <w:tr w:rsidR="006C3187" w14:paraId="381040D3" w14:textId="77777777" w:rsidTr="00D6697C">
        <w:trPr>
          <w:trHeight w:val="332"/>
        </w:trPr>
        <w:bookmarkEnd w:id="1" w:displacedByCustomXml="next"/>
        <w:sdt>
          <w:sdtPr>
            <w:rPr>
              <w:b/>
              <w:bCs/>
              <w:sz w:val="28"/>
              <w:szCs w:val="36"/>
            </w:rPr>
            <w:id w:val="-110697132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7CBC27AA" w14:textId="603832DB" w:rsidR="006C3187" w:rsidRPr="00D82C67" w:rsidRDefault="00D82C67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 w:rsidRPr="00D82C67"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594A93E0" w14:textId="51D51BF8" w:rsidR="006C3187" w:rsidRDefault="002E0DA5" w:rsidP="006B6028">
            <w:r>
              <w:t xml:space="preserve">633 - </w:t>
            </w:r>
            <w:r w:rsidR="006C3187" w:rsidRPr="00B85C63">
              <w:rPr>
                <w:b/>
                <w:bCs/>
              </w:rPr>
              <w:t>Angebotsschreiben</w:t>
            </w:r>
            <w:r w:rsidR="006C3187">
              <w:t xml:space="preserve"> </w:t>
            </w:r>
            <w:r>
              <w:t>*)</w:t>
            </w:r>
          </w:p>
        </w:tc>
        <w:tc>
          <w:tcPr>
            <w:tcW w:w="568" w:type="dxa"/>
          </w:tcPr>
          <w:p w14:paraId="1D17E09A" w14:textId="77777777" w:rsidR="006C3187" w:rsidRDefault="006C3187" w:rsidP="006B6028"/>
        </w:tc>
      </w:tr>
      <w:tr w:rsidR="006C3187" w14:paraId="33BF6DDA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-27625429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6FDE23F5" w14:textId="461C4631" w:rsidR="006C3187" w:rsidRPr="00D82C67" w:rsidRDefault="00B30A95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38165D6C" w14:textId="642A36DD" w:rsidR="006C3187" w:rsidRDefault="00D82C67" w:rsidP="006B6028">
            <w:r w:rsidRPr="0096376E">
              <w:rPr>
                <w:b/>
                <w:bCs/>
              </w:rPr>
              <w:t>Leistungsverzeichnis</w:t>
            </w:r>
            <w:r>
              <w:t xml:space="preserve"> mit den geforderten Preisangaben</w:t>
            </w:r>
          </w:p>
        </w:tc>
        <w:tc>
          <w:tcPr>
            <w:tcW w:w="568" w:type="dxa"/>
          </w:tcPr>
          <w:p w14:paraId="4D0AD5F8" w14:textId="77777777" w:rsidR="006C3187" w:rsidRDefault="006C3187" w:rsidP="006B6028"/>
        </w:tc>
      </w:tr>
      <w:tr w:rsidR="00D82C67" w14:paraId="77B62C86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40965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3BA827E3" w14:textId="4BFDBD07" w:rsidR="00D82C67" w:rsidRPr="00D82C67" w:rsidRDefault="00B30A95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3D0EF526" w14:textId="5FEE4144" w:rsidR="00D82C67" w:rsidRDefault="00D82C67" w:rsidP="006B6028">
            <w:r w:rsidRPr="00B85C63">
              <w:rPr>
                <w:b/>
                <w:bCs/>
              </w:rPr>
              <w:t>verlangte Angaben zu Positionen</w:t>
            </w:r>
            <w:r w:rsidRPr="00D82C67">
              <w:t xml:space="preserve"> z.B. Produkt-/Herstellerangaben, Maße etc. – wenn geforder</w:t>
            </w:r>
            <w:r>
              <w:t>t</w:t>
            </w:r>
          </w:p>
        </w:tc>
        <w:tc>
          <w:tcPr>
            <w:tcW w:w="568" w:type="dxa"/>
          </w:tcPr>
          <w:p w14:paraId="01DF89CD" w14:textId="77777777" w:rsidR="00D82C67" w:rsidRDefault="00D82C67" w:rsidP="006B6028"/>
        </w:tc>
      </w:tr>
      <w:tr w:rsidR="00D82C67" w14:paraId="5B515FA4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-8076985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706A71AA" w14:textId="33E653B4" w:rsidR="00D82C67" w:rsidRPr="00D82C67" w:rsidRDefault="00B30A95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4F624DEE" w14:textId="77777777" w:rsidR="00D82C67" w:rsidRDefault="00D82C67" w:rsidP="00D82C67">
            <w:r>
              <w:t xml:space="preserve">bei mehreren Hauptangeboten:  </w:t>
            </w:r>
          </w:p>
          <w:p w14:paraId="3E976E9C" w14:textId="0C1D1C81" w:rsidR="00D82C67" w:rsidRDefault="00D82C67" w:rsidP="00D82C67">
            <w:r w:rsidRPr="00B85C63">
              <w:rPr>
                <w:b/>
                <w:bCs/>
              </w:rPr>
              <w:t>Nachweis der Unterschiedlichkeit der Angebote</w:t>
            </w:r>
            <w:r>
              <w:t xml:space="preserve"> über den Angebotspreis hinaus z.B. durch Produktangaben, technische Produktdatenblätter etc. – wenn erforderlich</w:t>
            </w:r>
          </w:p>
        </w:tc>
        <w:tc>
          <w:tcPr>
            <w:tcW w:w="568" w:type="dxa"/>
          </w:tcPr>
          <w:p w14:paraId="527B329C" w14:textId="77777777" w:rsidR="00D82C67" w:rsidRDefault="00D82C67" w:rsidP="006B6028"/>
        </w:tc>
      </w:tr>
      <w:tr w:rsidR="00D82C67" w14:paraId="1DBE7BA4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-3181972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5877283F" w14:textId="4A430F11" w:rsidR="00D82C67" w:rsidRPr="00D82C67" w:rsidRDefault="00B30A95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6E4FE994" w14:textId="029E6057" w:rsidR="00D82C67" w:rsidRDefault="00D82C67" w:rsidP="00D82C67">
            <w:r w:rsidRPr="00B85C63">
              <w:rPr>
                <w:b/>
                <w:bCs/>
              </w:rPr>
              <w:t>Nachweis der Erfüllung von Mindestanforderungen</w:t>
            </w:r>
            <w:r w:rsidRPr="00D82C67">
              <w:t xml:space="preserve"> bei zulässigen Nebenangeboten, mehreren Hauptangeboten oder wenn ausdrücklich verlangt, wie z.B. technischen Produktdatenblätter, Muster</w:t>
            </w:r>
            <w:r>
              <w:t xml:space="preserve"> – wenn gefordert</w:t>
            </w:r>
          </w:p>
        </w:tc>
        <w:tc>
          <w:tcPr>
            <w:tcW w:w="568" w:type="dxa"/>
          </w:tcPr>
          <w:p w14:paraId="0AC0B3CD" w14:textId="77777777" w:rsidR="00D82C67" w:rsidRDefault="00D82C67" w:rsidP="006B6028"/>
        </w:tc>
      </w:tr>
      <w:tr w:rsidR="002E0DA5" w14:paraId="2DBC2C10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16512568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3E911157" w14:textId="49489B18" w:rsidR="002E0DA5" w:rsidRPr="00D82C67" w:rsidRDefault="00B30A95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5E5302F5" w14:textId="5B03B016" w:rsidR="002E0DA5" w:rsidRDefault="002E0DA5" w:rsidP="002E0DA5">
            <w:pPr>
              <w:ind w:left="574" w:hanging="574"/>
            </w:pPr>
            <w:r>
              <w:t xml:space="preserve">124 – </w:t>
            </w:r>
            <w:r w:rsidRPr="00B85C63">
              <w:rPr>
                <w:b/>
                <w:bCs/>
              </w:rPr>
              <w:t>Eigenerklärung zur Eignung</w:t>
            </w:r>
            <w:r w:rsidRPr="002E0DA5">
              <w:t xml:space="preserve"> (siehe Vergabeunterlagen)</w:t>
            </w:r>
            <w:r>
              <w:t xml:space="preserve"> </w:t>
            </w:r>
            <w:r w:rsidRPr="002E0DA5">
              <w:t xml:space="preserve">alternativ Vorlage einer Einheitlichen Europäischen Eigenerklärung (EEE) </w:t>
            </w:r>
            <w:proofErr w:type="gramStart"/>
            <w:r w:rsidRPr="002E0DA5">
              <w:t>oder  vergleichbarer</w:t>
            </w:r>
            <w:proofErr w:type="gramEnd"/>
            <w:r w:rsidRPr="002E0DA5">
              <w:t xml:space="preserve"> Eignungsnachweis durch Eintrag in ein Präqualifikationsregister (PQ-Nummer)</w:t>
            </w:r>
          </w:p>
        </w:tc>
        <w:tc>
          <w:tcPr>
            <w:tcW w:w="568" w:type="dxa"/>
          </w:tcPr>
          <w:p w14:paraId="31A54E5E" w14:textId="77777777" w:rsidR="002E0DA5" w:rsidRDefault="002E0DA5" w:rsidP="006B6028"/>
        </w:tc>
      </w:tr>
      <w:tr w:rsidR="002E0DA5" w14:paraId="6FA0EEED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-1201312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1F6003AE" w14:textId="009C580A" w:rsidR="002E0DA5" w:rsidRPr="00D82C67" w:rsidRDefault="00D82C67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 w:rsidRPr="00D82C67"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☐</w:t>
                </w:r>
              </w:p>
            </w:tc>
          </w:sdtContent>
        </w:sdt>
        <w:tc>
          <w:tcPr>
            <w:tcW w:w="8675" w:type="dxa"/>
            <w:vAlign w:val="center"/>
          </w:tcPr>
          <w:p w14:paraId="7A7FD844" w14:textId="77777777" w:rsidR="002E0DA5" w:rsidRDefault="002E0DA5" w:rsidP="002E0DA5">
            <w:pPr>
              <w:ind w:left="574" w:hanging="574"/>
            </w:pPr>
            <w:r>
              <w:t xml:space="preserve">221 oder 222 </w:t>
            </w:r>
            <w:r w:rsidRPr="00B85C63">
              <w:rPr>
                <w:b/>
                <w:bCs/>
              </w:rPr>
              <w:t>Angaben zur Preisermittlung</w:t>
            </w:r>
            <w:r>
              <w:t xml:space="preserve"> </w:t>
            </w:r>
          </w:p>
          <w:p w14:paraId="4179EACD" w14:textId="1598ABC1" w:rsidR="002E0DA5" w:rsidRDefault="002E0DA5" w:rsidP="002E0DA5">
            <w:pPr>
              <w:ind w:left="574" w:hanging="574"/>
            </w:pPr>
            <w:r>
              <w:tab/>
              <w:t>(bei Abgabe mehrerer Hauptangebote für jedes Hauptangebot)</w:t>
            </w:r>
          </w:p>
        </w:tc>
        <w:tc>
          <w:tcPr>
            <w:tcW w:w="568" w:type="dxa"/>
          </w:tcPr>
          <w:p w14:paraId="7D3183F9" w14:textId="77777777" w:rsidR="002E0DA5" w:rsidRDefault="002E0DA5" w:rsidP="006B6028"/>
        </w:tc>
      </w:tr>
      <w:tr w:rsidR="006C3187" w14:paraId="0C0EE96F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-15276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52F33621" w14:textId="3CDE29E4" w:rsidR="006C3187" w:rsidRPr="00D82C67" w:rsidRDefault="00D82C67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 w:rsidRPr="00D82C67"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☐</w:t>
                </w:r>
              </w:p>
            </w:tc>
          </w:sdtContent>
        </w:sdt>
        <w:tc>
          <w:tcPr>
            <w:tcW w:w="8675" w:type="dxa"/>
            <w:vAlign w:val="center"/>
          </w:tcPr>
          <w:p w14:paraId="57707C42" w14:textId="756BE8E5" w:rsidR="006C3187" w:rsidRDefault="006C3187" w:rsidP="002E0DA5">
            <w:pPr>
              <w:ind w:left="574" w:hanging="574"/>
            </w:pPr>
            <w:r>
              <w:t xml:space="preserve">224 - Angebot </w:t>
            </w:r>
            <w:r w:rsidRPr="00B85C63">
              <w:rPr>
                <w:b/>
                <w:bCs/>
              </w:rPr>
              <w:t>Lohngleitklausel</w:t>
            </w:r>
            <w:r>
              <w:t xml:space="preserve"> (wenn ein Änderungssatz angeboten wird; bei Abgabe mehrerer Hauptangebote für jedes Hauptangebot, zu dem ein Änderungssatz angeboten wird)</w:t>
            </w:r>
          </w:p>
        </w:tc>
        <w:tc>
          <w:tcPr>
            <w:tcW w:w="568" w:type="dxa"/>
          </w:tcPr>
          <w:p w14:paraId="115BDBE0" w14:textId="77777777" w:rsidR="006C3187" w:rsidRDefault="006C3187" w:rsidP="006B6028"/>
        </w:tc>
      </w:tr>
      <w:tr w:rsidR="006C3187" w14:paraId="484864E6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77059512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7515B892" w14:textId="56B55097" w:rsidR="006C3187" w:rsidRPr="00D82C67" w:rsidRDefault="00B30A95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5D56B1F9" w14:textId="0613E686" w:rsidR="006C3187" w:rsidRDefault="006C3187" w:rsidP="002E0DA5">
            <w:pPr>
              <w:ind w:left="574" w:hanging="574"/>
            </w:pPr>
            <w:r>
              <w:t xml:space="preserve">233 - Verzeichnis der </w:t>
            </w:r>
            <w:r w:rsidRPr="00B85C63">
              <w:rPr>
                <w:b/>
                <w:bCs/>
              </w:rPr>
              <w:t>Nachunternehmerleistungen</w:t>
            </w:r>
            <w:r>
              <w:t xml:space="preserve"> (wenn Teile der Leistung an Nachunternehmer vergeben werden sollen; bei Abgabe mehrerer Hauptangebote für jedes Hauptangebot, </w:t>
            </w:r>
            <w:proofErr w:type="gramStart"/>
            <w:r>
              <w:t>in dem Teile</w:t>
            </w:r>
            <w:proofErr w:type="gramEnd"/>
            <w:r>
              <w:t xml:space="preserve"> der Leistung an Nachunternehmer vergeben werden sollen)</w:t>
            </w:r>
          </w:p>
        </w:tc>
        <w:tc>
          <w:tcPr>
            <w:tcW w:w="568" w:type="dxa"/>
          </w:tcPr>
          <w:p w14:paraId="61F67DE3" w14:textId="77777777" w:rsidR="006C3187" w:rsidRDefault="006C3187" w:rsidP="006B6028"/>
        </w:tc>
      </w:tr>
      <w:tr w:rsidR="006C3187" w14:paraId="2A05C73E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18566138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7AA6BF37" w14:textId="006D39AF" w:rsidR="006C3187" w:rsidRPr="00D82C67" w:rsidRDefault="00B30A95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6A02A2D4" w14:textId="1CD7A77F" w:rsidR="006C3187" w:rsidRDefault="006C3187" w:rsidP="002E0DA5">
            <w:pPr>
              <w:ind w:left="574" w:hanging="574"/>
            </w:pPr>
            <w:r>
              <w:t xml:space="preserve">234 - Erklärung </w:t>
            </w:r>
            <w:r w:rsidRPr="00B85C63">
              <w:rPr>
                <w:b/>
                <w:bCs/>
              </w:rPr>
              <w:t>Bieter-/Arbeitsgemeinschaft</w:t>
            </w:r>
            <w:r>
              <w:t xml:space="preserve"> (wenn das Angebot von einer Bietergemeinschaft abgegeben wird; bei Abgabe mehrerer Hauptangebote für jedes Hauptangebot einer Bietergemeinschaft)</w:t>
            </w:r>
          </w:p>
        </w:tc>
        <w:tc>
          <w:tcPr>
            <w:tcW w:w="568" w:type="dxa"/>
          </w:tcPr>
          <w:p w14:paraId="022D96FB" w14:textId="77777777" w:rsidR="006C3187" w:rsidRDefault="006C3187" w:rsidP="006B6028"/>
        </w:tc>
      </w:tr>
      <w:tr w:rsidR="006C3187" w14:paraId="41125ADC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13477598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7341E8AD" w14:textId="1087DF40" w:rsidR="006C3187" w:rsidRPr="00D82C67" w:rsidRDefault="00B30A95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42881F19" w14:textId="33533613" w:rsidR="006C3187" w:rsidRDefault="006C3187" w:rsidP="002E0DA5">
            <w:pPr>
              <w:ind w:left="574" w:hanging="574"/>
            </w:pPr>
            <w:r>
              <w:t xml:space="preserve">235 - Verzeichnis der </w:t>
            </w:r>
            <w:r w:rsidRPr="00B30A95">
              <w:rPr>
                <w:b/>
                <w:bCs/>
              </w:rPr>
              <w:t>Leistungen/Kapazitäten anderer Unternehmen</w:t>
            </w:r>
            <w:r>
              <w:t xml:space="preserve"> (wenn sich der Bieter der Kapazitäten anderer Unternehmen bedienen wird; bei Abgabe mehrere Hauptangebote für jedes Hauptangebot, in dem sich der Bieter der Kapazitäten anderer Unternehmen bedient)</w:t>
            </w:r>
          </w:p>
        </w:tc>
        <w:tc>
          <w:tcPr>
            <w:tcW w:w="568" w:type="dxa"/>
          </w:tcPr>
          <w:p w14:paraId="7B1DCB6F" w14:textId="77777777" w:rsidR="006C3187" w:rsidRDefault="006C3187" w:rsidP="006B6028"/>
        </w:tc>
      </w:tr>
      <w:tr w:rsidR="00B30A95" w14:paraId="7786D05A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1238825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75580BD2" w14:textId="77231687" w:rsidR="00B30A95" w:rsidRPr="00D82C67" w:rsidRDefault="00B30A95" w:rsidP="006B6028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☐</w:t>
                </w:r>
              </w:p>
            </w:tc>
          </w:sdtContent>
        </w:sdt>
        <w:tc>
          <w:tcPr>
            <w:tcW w:w="8675" w:type="dxa"/>
            <w:vAlign w:val="center"/>
          </w:tcPr>
          <w:p w14:paraId="4DCA6A01" w14:textId="6C32599C" w:rsidR="00B30A95" w:rsidRDefault="00B30A95" w:rsidP="002E0DA5">
            <w:pPr>
              <w:ind w:left="574" w:hanging="574"/>
            </w:pPr>
            <w:r>
              <w:t xml:space="preserve">248 - Erklärung zur Verwendung von </w:t>
            </w:r>
            <w:r w:rsidRPr="00430307">
              <w:rPr>
                <w:b/>
                <w:bCs/>
              </w:rPr>
              <w:t>Holzprodukten</w:t>
            </w:r>
            <w:r>
              <w:t xml:space="preserve"> (bei Abgabe mehrerer Hauptangebote für jedes Hauptangebot)</w:t>
            </w:r>
          </w:p>
        </w:tc>
        <w:tc>
          <w:tcPr>
            <w:tcW w:w="568" w:type="dxa"/>
          </w:tcPr>
          <w:p w14:paraId="695185CC" w14:textId="77777777" w:rsidR="00B30A95" w:rsidRDefault="00B30A95" w:rsidP="006B6028"/>
        </w:tc>
      </w:tr>
      <w:tr w:rsidR="00D6697C" w14:paraId="09E34060" w14:textId="77777777" w:rsidTr="00D6697C">
        <w:trPr>
          <w:trHeight w:val="332"/>
        </w:trPr>
        <w:tc>
          <w:tcPr>
            <w:tcW w:w="498" w:type="dxa"/>
            <w:vAlign w:val="center"/>
          </w:tcPr>
          <w:p w14:paraId="6CCAF979" w14:textId="77777777" w:rsidR="00D6697C" w:rsidRDefault="00D6697C" w:rsidP="006B6028">
            <w:pPr>
              <w:jc w:val="center"/>
              <w:rPr>
                <w:b/>
                <w:bCs/>
                <w:sz w:val="28"/>
                <w:szCs w:val="36"/>
              </w:rPr>
            </w:pPr>
          </w:p>
        </w:tc>
        <w:tc>
          <w:tcPr>
            <w:tcW w:w="8675" w:type="dxa"/>
            <w:vAlign w:val="center"/>
          </w:tcPr>
          <w:p w14:paraId="41D19210" w14:textId="77777777" w:rsidR="00D6697C" w:rsidRDefault="00D6697C" w:rsidP="002E0DA5">
            <w:pPr>
              <w:ind w:left="574" w:hanging="574"/>
            </w:pPr>
          </w:p>
        </w:tc>
        <w:tc>
          <w:tcPr>
            <w:tcW w:w="568" w:type="dxa"/>
          </w:tcPr>
          <w:p w14:paraId="1FDD5A70" w14:textId="77777777" w:rsidR="00D6697C" w:rsidRDefault="00D6697C" w:rsidP="006B6028"/>
        </w:tc>
      </w:tr>
      <w:tr w:rsidR="00D6697C" w14:paraId="1B9874EF" w14:textId="77777777" w:rsidTr="00D6697C">
        <w:trPr>
          <w:trHeight w:val="332"/>
        </w:trPr>
        <w:tc>
          <w:tcPr>
            <w:tcW w:w="498" w:type="dxa"/>
            <w:vAlign w:val="center"/>
          </w:tcPr>
          <w:p w14:paraId="7DC3B952" w14:textId="77777777" w:rsidR="00D6697C" w:rsidRDefault="00D6697C" w:rsidP="006B6028">
            <w:pPr>
              <w:jc w:val="center"/>
              <w:rPr>
                <w:b/>
                <w:bCs/>
                <w:sz w:val="28"/>
                <w:szCs w:val="36"/>
              </w:rPr>
            </w:pPr>
          </w:p>
        </w:tc>
        <w:tc>
          <w:tcPr>
            <w:tcW w:w="8675" w:type="dxa"/>
            <w:vAlign w:val="center"/>
          </w:tcPr>
          <w:p w14:paraId="58A98C2D" w14:textId="77777777" w:rsidR="00D6697C" w:rsidRDefault="00D6697C" w:rsidP="002E0DA5">
            <w:pPr>
              <w:ind w:left="574" w:hanging="574"/>
            </w:pPr>
          </w:p>
        </w:tc>
        <w:tc>
          <w:tcPr>
            <w:tcW w:w="568" w:type="dxa"/>
          </w:tcPr>
          <w:p w14:paraId="7B739141" w14:textId="77777777" w:rsidR="00D6697C" w:rsidRDefault="00D6697C" w:rsidP="006B6028"/>
        </w:tc>
      </w:tr>
      <w:tr w:rsidR="00D82C67" w14:paraId="744F6685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-13119398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19A396B6" w14:textId="5FE7A3BD" w:rsidR="00D82C67" w:rsidRPr="00D82C67" w:rsidRDefault="00B30A95" w:rsidP="00D82C67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33D98468" w14:textId="06729E37" w:rsidR="00D82C67" w:rsidRDefault="00D82C67" w:rsidP="00D82C67">
            <w:pPr>
              <w:ind w:left="574" w:hanging="574"/>
            </w:pPr>
            <w:r w:rsidRPr="00B85C63">
              <w:rPr>
                <w:b/>
                <w:bCs/>
              </w:rPr>
              <w:t>Nachweis eines Versicherungsschutzes</w:t>
            </w:r>
            <w:r w:rsidR="007A5316">
              <w:rPr>
                <w:b/>
                <w:bCs/>
              </w:rPr>
              <w:t xml:space="preserve"> (Betriebshaftpflichtverscherung)</w:t>
            </w:r>
          </w:p>
        </w:tc>
        <w:tc>
          <w:tcPr>
            <w:tcW w:w="568" w:type="dxa"/>
          </w:tcPr>
          <w:p w14:paraId="3AB95DC7" w14:textId="77777777" w:rsidR="00D82C67" w:rsidRDefault="00D82C67" w:rsidP="00D82C67"/>
        </w:tc>
      </w:tr>
      <w:tr w:rsidR="00D82C67" w14:paraId="4BF5392E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-17681423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02DA0F85" w14:textId="6BFA3930" w:rsidR="00D82C67" w:rsidRPr="00D82C67" w:rsidRDefault="0005176D" w:rsidP="00D82C67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0292116D" w14:textId="6505E9E0" w:rsidR="00D82C67" w:rsidRPr="00D82C67" w:rsidRDefault="00332125" w:rsidP="00D82C67">
            <w:pPr>
              <w:ind w:left="574" w:hanging="574"/>
            </w:pPr>
            <w:r w:rsidRPr="00332125">
              <w:t xml:space="preserve">Eigenerklärung zu </w:t>
            </w:r>
            <w:r w:rsidRPr="0096376E">
              <w:rPr>
                <w:b/>
                <w:bCs/>
              </w:rPr>
              <w:t>Sanktionen gegen Russland</w:t>
            </w:r>
          </w:p>
        </w:tc>
        <w:tc>
          <w:tcPr>
            <w:tcW w:w="568" w:type="dxa"/>
          </w:tcPr>
          <w:p w14:paraId="38B3273E" w14:textId="77777777" w:rsidR="00D82C67" w:rsidRDefault="00D82C67" w:rsidP="00D82C67"/>
        </w:tc>
      </w:tr>
      <w:tr w:rsidR="00D82C67" w14:paraId="509D5416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174290197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027945A9" w14:textId="14A1F9CA" w:rsidR="00D82C67" w:rsidRPr="00D82C67" w:rsidRDefault="00F77959" w:rsidP="00D82C67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01721879" w14:textId="0FEBE405" w:rsidR="00D82C67" w:rsidRPr="00D82C67" w:rsidRDefault="00332125" w:rsidP="00D82C67">
            <w:pPr>
              <w:ind w:left="574" w:hanging="574"/>
            </w:pPr>
            <w:r>
              <w:t xml:space="preserve">Anl. 1 zur Tariftreueerklärung </w:t>
            </w:r>
            <w:r w:rsidRPr="00332125">
              <w:t>Verpflichtung gem. §11 TVergG LSA</w:t>
            </w:r>
          </w:p>
        </w:tc>
        <w:tc>
          <w:tcPr>
            <w:tcW w:w="568" w:type="dxa"/>
          </w:tcPr>
          <w:p w14:paraId="112196A8" w14:textId="77777777" w:rsidR="00D82C67" w:rsidRDefault="00D82C67" w:rsidP="00D82C67"/>
        </w:tc>
      </w:tr>
      <w:tr w:rsidR="00332125" w14:paraId="11C23D86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-51631148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58738D4B" w14:textId="7A4D5802" w:rsidR="00332125" w:rsidRPr="00D82C67" w:rsidRDefault="00F77959" w:rsidP="00D82C67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675" w:type="dxa"/>
            <w:vAlign w:val="center"/>
          </w:tcPr>
          <w:p w14:paraId="6400692F" w14:textId="61459E72" w:rsidR="00332125" w:rsidRDefault="00332125" w:rsidP="00D82C67">
            <w:pPr>
              <w:ind w:left="574" w:hanging="574"/>
            </w:pPr>
            <w:r>
              <w:t>Anl. 2 zur Tariftreueerklärung N</w:t>
            </w:r>
            <w:r w:rsidRPr="00332125">
              <w:t>achunternehmereinsatz gem. TVergG LSA</w:t>
            </w:r>
          </w:p>
        </w:tc>
        <w:tc>
          <w:tcPr>
            <w:tcW w:w="568" w:type="dxa"/>
          </w:tcPr>
          <w:p w14:paraId="7ED02256" w14:textId="77777777" w:rsidR="00332125" w:rsidRDefault="00332125" w:rsidP="00D82C67"/>
        </w:tc>
      </w:tr>
      <w:tr w:rsidR="00332125" w14:paraId="42FF0B42" w14:textId="77777777" w:rsidTr="00D6697C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2106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4FC4E770" w14:textId="6A582C23" w:rsidR="00332125" w:rsidRPr="00D82C67" w:rsidRDefault="007A5316" w:rsidP="00D82C67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☐</w:t>
                </w:r>
              </w:p>
            </w:tc>
          </w:sdtContent>
        </w:sdt>
        <w:tc>
          <w:tcPr>
            <w:tcW w:w="8675" w:type="dxa"/>
            <w:vAlign w:val="center"/>
          </w:tcPr>
          <w:p w14:paraId="4FEF8668" w14:textId="2C8E27BF" w:rsidR="00332125" w:rsidRDefault="0096376E" w:rsidP="00D82C67">
            <w:pPr>
              <w:ind w:left="574" w:hanging="574"/>
            </w:pPr>
            <w:r>
              <w:t xml:space="preserve">Anl. 3 </w:t>
            </w:r>
            <w:r w:rsidR="0005176D">
              <w:t>Verpflichtungserklärung Mindestentgelt</w:t>
            </w:r>
          </w:p>
        </w:tc>
        <w:tc>
          <w:tcPr>
            <w:tcW w:w="568" w:type="dxa"/>
          </w:tcPr>
          <w:p w14:paraId="33043200" w14:textId="77777777" w:rsidR="00332125" w:rsidRDefault="00332125" w:rsidP="00D82C67"/>
        </w:tc>
      </w:tr>
    </w:tbl>
    <w:p w14:paraId="54816F69" w14:textId="77777777" w:rsidR="00B30A95" w:rsidRDefault="00B30A95"/>
    <w:p w14:paraId="42755148" w14:textId="77777777" w:rsidR="00D6697C" w:rsidRDefault="00D6697C"/>
    <w:p w14:paraId="2F4C53A7" w14:textId="77777777" w:rsidR="00D6697C" w:rsidRDefault="00D6697C"/>
    <w:p w14:paraId="01090FE2" w14:textId="77777777" w:rsidR="00D6697C" w:rsidRDefault="00D6697C"/>
    <w:p w14:paraId="17A65DB7" w14:textId="77777777" w:rsidR="00D6697C" w:rsidRDefault="00D6697C"/>
    <w:p w14:paraId="3B77EB76" w14:textId="38A21E17" w:rsidR="003B2185" w:rsidRDefault="00B30A95" w:rsidP="00332125">
      <w:r w:rsidRPr="00227F11">
        <w:rPr>
          <w:b/>
          <w:bCs/>
          <w:sz w:val="24"/>
          <w:szCs w:val="32"/>
        </w:rPr>
        <w:t>2</w:t>
      </w:r>
      <w:r w:rsidRPr="00B30A95">
        <w:tab/>
      </w:r>
      <w:r w:rsidRPr="0048475B">
        <w:rPr>
          <w:rFonts w:cs="Arial"/>
          <w:b/>
          <w:bCs/>
          <w:kern w:val="32"/>
          <w:sz w:val="24"/>
          <w:szCs w:val="32"/>
        </w:rPr>
        <w:t xml:space="preserve">Unterlagen, </w:t>
      </w:r>
      <w:r w:rsidR="0048475B" w:rsidRPr="0048475B">
        <w:rPr>
          <w:rFonts w:cs="Arial"/>
          <w:b/>
          <w:bCs/>
          <w:kern w:val="32"/>
          <w:sz w:val="24"/>
          <w:szCs w:val="32"/>
        </w:rPr>
        <w:t xml:space="preserve">die </w:t>
      </w:r>
      <w:r w:rsidR="0048475B" w:rsidRPr="0005176D">
        <w:rPr>
          <w:rFonts w:cs="Arial"/>
          <w:b/>
          <w:bCs/>
          <w:kern w:val="32"/>
          <w:sz w:val="24"/>
          <w:szCs w:val="32"/>
          <w:u w:val="single"/>
        </w:rPr>
        <w:t>auf gesondertes Verlangen</w:t>
      </w:r>
      <w:r w:rsidR="0048475B" w:rsidRPr="0048475B">
        <w:rPr>
          <w:rFonts w:cs="Arial"/>
          <w:b/>
          <w:bCs/>
          <w:kern w:val="32"/>
          <w:sz w:val="24"/>
          <w:szCs w:val="32"/>
        </w:rPr>
        <w:t xml:space="preserve"> </w:t>
      </w:r>
      <w:r w:rsidR="0005176D">
        <w:rPr>
          <w:rFonts w:cs="Arial"/>
          <w:b/>
          <w:bCs/>
          <w:kern w:val="32"/>
          <w:sz w:val="24"/>
          <w:szCs w:val="32"/>
        </w:rPr>
        <w:t>der Vergabestelle vorzulegen</w:t>
      </w:r>
    </w:p>
    <w:p w14:paraId="09CE56AF" w14:textId="77777777" w:rsidR="003B2185" w:rsidRDefault="003B2185"/>
    <w:p w14:paraId="02401ACE" w14:textId="77777777" w:rsidR="0005176D" w:rsidRDefault="0005176D" w:rsidP="0005176D">
      <w:pPr>
        <w:autoSpaceDE w:val="0"/>
        <w:autoSpaceDN w:val="0"/>
        <w:adjustRightInd w:val="0"/>
        <w:rPr>
          <w:rFonts w:ascii="ArialMT" w:hAnsi="ArialMT" w:cs="ArialMT"/>
          <w:szCs w:val="20"/>
        </w:rPr>
      </w:pPr>
      <w:r>
        <w:rPr>
          <w:rFonts w:ascii="ArialMT" w:hAnsi="ArialMT" w:cs="ArialMT"/>
          <w:szCs w:val="20"/>
        </w:rPr>
        <w:t>Die Erklärungen und Nachweise sind analog Punkt 2 (Kommunikation) zu übermitteln. Sind</w:t>
      </w:r>
    </w:p>
    <w:p w14:paraId="705100DD" w14:textId="77777777" w:rsidR="0005176D" w:rsidRDefault="0005176D" w:rsidP="0005176D">
      <w:pPr>
        <w:autoSpaceDE w:val="0"/>
        <w:autoSpaceDN w:val="0"/>
        <w:adjustRightInd w:val="0"/>
        <w:rPr>
          <w:rFonts w:ascii="ArialMT" w:hAnsi="ArialMT" w:cs="ArialMT"/>
          <w:szCs w:val="20"/>
        </w:rPr>
      </w:pPr>
      <w:r>
        <w:rPr>
          <w:rFonts w:ascii="ArialMT" w:hAnsi="ArialMT" w:cs="ArialMT"/>
          <w:szCs w:val="20"/>
        </w:rPr>
        <w:t>Bescheinigungen nur im Original gültig, sind diese postalisch einzureichen. Die Unterlagen sind innerhalb</w:t>
      </w:r>
    </w:p>
    <w:p w14:paraId="6E9B08AF" w14:textId="77777777" w:rsidR="0005176D" w:rsidRDefault="0005176D" w:rsidP="0005176D">
      <w:pPr>
        <w:autoSpaceDE w:val="0"/>
        <w:autoSpaceDN w:val="0"/>
        <w:adjustRightInd w:val="0"/>
        <w:rPr>
          <w:rFonts w:ascii="ArialMT" w:hAnsi="ArialMT" w:cs="ArialMT"/>
          <w:szCs w:val="20"/>
        </w:rPr>
      </w:pPr>
      <w:r>
        <w:rPr>
          <w:rFonts w:ascii="ArialMT" w:hAnsi="ArialMT" w:cs="ArialMT"/>
          <w:szCs w:val="20"/>
        </w:rPr>
        <w:t>einer vom Auftraggeber festgelegten Frist vorzulegen. Bei nicht fristgerechter Vorlage der Erklärungen und</w:t>
      </w:r>
    </w:p>
    <w:p w14:paraId="4CA90FCB" w14:textId="77777777" w:rsidR="0005176D" w:rsidRDefault="0005176D" w:rsidP="0005176D">
      <w:pPr>
        <w:autoSpaceDE w:val="0"/>
        <w:autoSpaceDN w:val="0"/>
        <w:adjustRightInd w:val="0"/>
        <w:rPr>
          <w:rFonts w:ascii="ArialMT" w:hAnsi="ArialMT" w:cs="ArialMT"/>
          <w:szCs w:val="20"/>
        </w:rPr>
      </w:pPr>
      <w:r>
        <w:rPr>
          <w:rFonts w:ascii="ArialMT" w:hAnsi="ArialMT" w:cs="ArialMT"/>
          <w:szCs w:val="20"/>
        </w:rPr>
        <w:t>Nachweise ist das Angebot von der Wertung auszuschließen. Fremdsprachige Nachweise oder Erklärungen</w:t>
      </w:r>
    </w:p>
    <w:p w14:paraId="4D9385BA" w14:textId="0CCFC015" w:rsidR="0005176D" w:rsidRDefault="0005176D" w:rsidP="0005176D">
      <w:r>
        <w:rPr>
          <w:rFonts w:ascii="ArialMT" w:hAnsi="ArialMT" w:cs="ArialMT"/>
          <w:szCs w:val="20"/>
        </w:rPr>
        <w:t>werden nur berücksichtigt, wenn sie mit einer Übersetzung in die deutsche Sprache vorgelegt werden.</w:t>
      </w:r>
    </w:p>
    <w:p w14:paraId="1142913E" w14:textId="77777777" w:rsidR="0005176D" w:rsidRDefault="0005176D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8"/>
        <w:gridCol w:w="8675"/>
        <w:gridCol w:w="568"/>
      </w:tblGrid>
      <w:tr w:rsidR="0005176D" w14:paraId="77ABDDF0" w14:textId="77777777" w:rsidTr="0005176D">
        <w:trPr>
          <w:trHeight w:val="576"/>
        </w:trPr>
        <w:tc>
          <w:tcPr>
            <w:tcW w:w="498" w:type="dxa"/>
          </w:tcPr>
          <w:p w14:paraId="2041DD0B" w14:textId="77777777" w:rsidR="0005176D" w:rsidRPr="00D82C67" w:rsidRDefault="0005176D" w:rsidP="006B6028">
            <w:pPr>
              <w:pStyle w:val="Kontrollkstchen"/>
              <w:jc w:val="center"/>
              <w:rPr>
                <w:b/>
                <w:bCs/>
              </w:rPr>
            </w:pPr>
          </w:p>
        </w:tc>
        <w:tc>
          <w:tcPr>
            <w:tcW w:w="8900" w:type="dxa"/>
          </w:tcPr>
          <w:p w14:paraId="19C9A060" w14:textId="176E2A4A" w:rsidR="0005176D" w:rsidRPr="0048475B" w:rsidRDefault="0005176D" w:rsidP="006B6028">
            <w:pPr>
              <w:rPr>
                <w:i/>
                <w:iCs/>
              </w:rPr>
            </w:pPr>
          </w:p>
        </w:tc>
        <w:tc>
          <w:tcPr>
            <w:tcW w:w="569" w:type="dxa"/>
          </w:tcPr>
          <w:p w14:paraId="671A513F" w14:textId="77777777" w:rsidR="0005176D" w:rsidRDefault="0005176D" w:rsidP="006B6028">
            <w:pPr>
              <w:jc w:val="center"/>
            </w:pPr>
            <w:r w:rsidRPr="004D32C2">
              <w:rPr>
                <w:sz w:val="40"/>
                <w:szCs w:val="48"/>
              </w:rPr>
              <w:sym w:font="Wingdings" w:char="F0FC"/>
            </w:r>
          </w:p>
        </w:tc>
      </w:tr>
      <w:tr w:rsidR="00D82C67" w14:paraId="21F78A00" w14:textId="77777777" w:rsidTr="00B30A95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11134062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7D4B2758" w14:textId="33453599" w:rsidR="00D82C67" w:rsidRPr="00D82C67" w:rsidRDefault="0005176D" w:rsidP="00D82C67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900" w:type="dxa"/>
            <w:vAlign w:val="center"/>
          </w:tcPr>
          <w:p w14:paraId="47314571" w14:textId="147C7E5F" w:rsidR="00D82C67" w:rsidRPr="00D82C67" w:rsidRDefault="0005176D" w:rsidP="00D82C67">
            <w:pPr>
              <w:ind w:left="574" w:hanging="574"/>
            </w:pPr>
            <w:r>
              <w:t>236 – Verpflichtungserklärung anderer Unternehmen</w:t>
            </w:r>
          </w:p>
        </w:tc>
        <w:tc>
          <w:tcPr>
            <w:tcW w:w="569" w:type="dxa"/>
          </w:tcPr>
          <w:p w14:paraId="4841DE3C" w14:textId="77777777" w:rsidR="00D82C67" w:rsidRDefault="00D82C67" w:rsidP="00D82C67"/>
        </w:tc>
      </w:tr>
      <w:tr w:rsidR="00D82C67" w14:paraId="7CA54228" w14:textId="77777777" w:rsidTr="00B30A95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137643093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3A4003A9" w14:textId="28CAE3AE" w:rsidR="00D82C67" w:rsidRPr="00D82C67" w:rsidRDefault="0005176D" w:rsidP="00D82C67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900" w:type="dxa"/>
            <w:vAlign w:val="center"/>
          </w:tcPr>
          <w:p w14:paraId="2EF076F5" w14:textId="77777777" w:rsidR="0005176D" w:rsidRDefault="0005176D" w:rsidP="0005176D">
            <w:pPr>
              <w:ind w:left="574" w:hanging="574"/>
            </w:pPr>
            <w:r>
              <w:t xml:space="preserve">Nachweise/Unterlagen gem. Formblatt 124 Eigenerklärung </w:t>
            </w:r>
          </w:p>
          <w:p w14:paraId="486621B1" w14:textId="1127623D" w:rsidR="0005176D" w:rsidRDefault="0005176D" w:rsidP="0005176D">
            <w:pPr>
              <w:ind w:left="574" w:hanging="574"/>
            </w:pPr>
            <w:r>
              <w:t xml:space="preserve">zur Eignung bzw. Auftragsbekanntmachung: </w:t>
            </w:r>
          </w:p>
          <w:p w14:paraId="78C9B1E7" w14:textId="7AE899ED" w:rsidR="0005176D" w:rsidRDefault="0005176D" w:rsidP="0005176D">
            <w:pPr>
              <w:ind w:left="574" w:hanging="574"/>
            </w:pPr>
            <w:r>
              <w:t xml:space="preserve">- Referenznachweise, </w:t>
            </w:r>
          </w:p>
          <w:p w14:paraId="6CBAD5EA" w14:textId="77777777" w:rsidR="0005176D" w:rsidRDefault="0005176D" w:rsidP="0005176D">
            <w:pPr>
              <w:ind w:left="574" w:hanging="574"/>
            </w:pPr>
            <w:r>
              <w:t xml:space="preserve">- Angaben zu Arbeitskräften </w:t>
            </w:r>
          </w:p>
          <w:p w14:paraId="56AD5A88" w14:textId="77777777" w:rsidR="0005176D" w:rsidRDefault="0005176D" w:rsidP="0005176D">
            <w:pPr>
              <w:ind w:left="574" w:hanging="574"/>
            </w:pPr>
            <w:r>
              <w:t xml:space="preserve">- Gewerbeanmeldung, Handelsregisterauszug, Eintragung in die Handwerksrolle Bzw. bei der IHK </w:t>
            </w:r>
          </w:p>
          <w:p w14:paraId="5376FC3B" w14:textId="77777777" w:rsidR="0005176D" w:rsidRDefault="0005176D" w:rsidP="0005176D">
            <w:pPr>
              <w:ind w:left="574" w:hanging="574"/>
            </w:pPr>
            <w:r>
              <w:t xml:space="preserve">- rechtskräftig bestätigter Insolvenzplan – soweit erforderlich </w:t>
            </w:r>
          </w:p>
          <w:p w14:paraId="16B741B2" w14:textId="77777777" w:rsidR="0005176D" w:rsidRDefault="0005176D" w:rsidP="0005176D">
            <w:pPr>
              <w:ind w:left="574" w:hanging="574"/>
            </w:pPr>
            <w:r>
              <w:t xml:space="preserve">- Unbedenklichkeitsbescheinigungen der tarifl. Sozialkassen, des Finanzamtes, der Berufsgenossenschaft </w:t>
            </w:r>
          </w:p>
          <w:p w14:paraId="44D92F8E" w14:textId="0F601079" w:rsidR="00D82C67" w:rsidRPr="00D82C67" w:rsidRDefault="0005176D" w:rsidP="0005176D">
            <w:pPr>
              <w:ind w:left="574" w:hanging="574"/>
            </w:pPr>
            <w:r>
              <w:t>- …</w:t>
            </w:r>
          </w:p>
        </w:tc>
        <w:tc>
          <w:tcPr>
            <w:tcW w:w="569" w:type="dxa"/>
          </w:tcPr>
          <w:p w14:paraId="5B022729" w14:textId="77777777" w:rsidR="00D82C67" w:rsidRDefault="00D82C67" w:rsidP="00D82C67"/>
        </w:tc>
      </w:tr>
      <w:tr w:rsidR="00D82C67" w14:paraId="0D936228" w14:textId="77777777" w:rsidTr="00B30A95">
        <w:trPr>
          <w:trHeight w:val="332"/>
        </w:trPr>
        <w:sdt>
          <w:sdtPr>
            <w:rPr>
              <w:b/>
              <w:bCs/>
              <w:sz w:val="28"/>
              <w:szCs w:val="36"/>
            </w:rPr>
            <w:id w:val="-7875139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8" w:type="dxa"/>
                <w:vAlign w:val="center"/>
              </w:tcPr>
              <w:p w14:paraId="1E53FEF3" w14:textId="7185ECC7" w:rsidR="00D82C67" w:rsidRPr="00D82C67" w:rsidRDefault="0005176D" w:rsidP="00D82C67">
                <w:pPr>
                  <w:jc w:val="center"/>
                  <w:rPr>
                    <w:sz w:val="28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8"/>
                    <w:szCs w:val="36"/>
                  </w:rPr>
                  <w:t>☒</w:t>
                </w:r>
              </w:p>
            </w:tc>
          </w:sdtContent>
        </w:sdt>
        <w:tc>
          <w:tcPr>
            <w:tcW w:w="8900" w:type="dxa"/>
            <w:vAlign w:val="center"/>
          </w:tcPr>
          <w:p w14:paraId="176879DC" w14:textId="02213EFD" w:rsidR="00D82C67" w:rsidRPr="00D82C67" w:rsidRDefault="0005176D" w:rsidP="00D82C67">
            <w:pPr>
              <w:ind w:left="574" w:hanging="574"/>
            </w:pPr>
            <w:r>
              <w:t>Eignungsnachweise zu Nachunternehmern</w:t>
            </w:r>
          </w:p>
        </w:tc>
        <w:tc>
          <w:tcPr>
            <w:tcW w:w="569" w:type="dxa"/>
          </w:tcPr>
          <w:p w14:paraId="1E17AEA3" w14:textId="77777777" w:rsidR="00D82C67" w:rsidRDefault="00D82C67" w:rsidP="00D82C67"/>
        </w:tc>
      </w:tr>
    </w:tbl>
    <w:p w14:paraId="3A263D54" w14:textId="77777777" w:rsidR="004D32C2" w:rsidRDefault="004D32C2" w:rsidP="004D32C2"/>
    <w:p w14:paraId="7BA475A5" w14:textId="77777777" w:rsidR="0005176D" w:rsidRDefault="0005176D" w:rsidP="004D32C2"/>
    <w:p w14:paraId="5906A1A8" w14:textId="77777777" w:rsidR="0005176D" w:rsidRDefault="0005176D" w:rsidP="004D32C2"/>
    <w:p w14:paraId="06F9936E" w14:textId="77777777" w:rsidR="0005176D" w:rsidRDefault="0005176D" w:rsidP="004D32C2"/>
    <w:p w14:paraId="30DFA75D" w14:textId="77777777" w:rsidR="0005176D" w:rsidRDefault="0005176D" w:rsidP="004D32C2"/>
    <w:sectPr w:rsidR="0005176D" w:rsidSect="0096376E">
      <w:headerReference w:type="default" r:id="rId7"/>
      <w:footerReference w:type="default" r:id="rId8"/>
      <w:pgSz w:w="11906" w:h="16838" w:code="9"/>
      <w:pgMar w:top="1247" w:right="851" w:bottom="709" w:left="1304" w:header="709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E2A24" w14:textId="77777777" w:rsidR="003724FA" w:rsidRDefault="003724FA">
      <w:r>
        <w:separator/>
      </w:r>
    </w:p>
  </w:endnote>
  <w:endnote w:type="continuationSeparator" w:id="0">
    <w:p w14:paraId="72BC97A6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7C40DC64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452058FB" w14:textId="7E4159D1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5027120" w14:textId="0FB670BA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49BA873B" w14:textId="2C1FAAA7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13E2BB8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C3F4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C3F4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F53EAED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7A29D" w14:textId="77777777" w:rsidR="003724FA" w:rsidRDefault="003724FA">
      <w:r>
        <w:separator/>
      </w:r>
    </w:p>
  </w:footnote>
  <w:footnote w:type="continuationSeparator" w:id="0">
    <w:p w14:paraId="00E9B13A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989B4" w14:textId="53304853" w:rsidR="00B63072" w:rsidRDefault="00DD7395" w:rsidP="000E6CD2">
    <w:pPr>
      <w:pStyle w:val="Kopfzeile"/>
    </w:pPr>
    <w:r>
      <w:t>216</w:t>
    </w:r>
    <w:r w:rsidR="004030EC">
      <w:t xml:space="preserve"> – Ergänzung zu 631</w:t>
    </w:r>
  </w:p>
  <w:p w14:paraId="21E47C49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7651004">
    <w:abstractNumId w:val="0"/>
  </w:num>
  <w:num w:numId="2" w16cid:durableId="1352411759">
    <w:abstractNumId w:val="5"/>
  </w:num>
  <w:num w:numId="3" w16cid:durableId="367922402">
    <w:abstractNumId w:val="6"/>
  </w:num>
  <w:num w:numId="4" w16cid:durableId="2044592764">
    <w:abstractNumId w:val="13"/>
  </w:num>
  <w:num w:numId="5" w16cid:durableId="469639113">
    <w:abstractNumId w:val="9"/>
  </w:num>
  <w:num w:numId="6" w16cid:durableId="1541043128">
    <w:abstractNumId w:val="2"/>
  </w:num>
  <w:num w:numId="7" w16cid:durableId="1707749996">
    <w:abstractNumId w:val="11"/>
  </w:num>
  <w:num w:numId="8" w16cid:durableId="737753015">
    <w:abstractNumId w:val="8"/>
  </w:num>
  <w:num w:numId="9" w16cid:durableId="1900089378">
    <w:abstractNumId w:val="12"/>
  </w:num>
  <w:num w:numId="10" w16cid:durableId="2130201898">
    <w:abstractNumId w:val="4"/>
  </w:num>
  <w:num w:numId="11" w16cid:durableId="446051339">
    <w:abstractNumId w:val="10"/>
  </w:num>
  <w:num w:numId="12" w16cid:durableId="438255931">
    <w:abstractNumId w:val="10"/>
  </w:num>
  <w:num w:numId="13" w16cid:durableId="363479563">
    <w:abstractNumId w:val="10"/>
  </w:num>
  <w:num w:numId="14" w16cid:durableId="173957410">
    <w:abstractNumId w:val="10"/>
  </w:num>
  <w:num w:numId="15" w16cid:durableId="1345084861">
    <w:abstractNumId w:val="10"/>
  </w:num>
  <w:num w:numId="16" w16cid:durableId="497235031">
    <w:abstractNumId w:val="1"/>
  </w:num>
  <w:num w:numId="17" w16cid:durableId="428474446">
    <w:abstractNumId w:val="1"/>
  </w:num>
  <w:num w:numId="18" w16cid:durableId="400640423">
    <w:abstractNumId w:val="7"/>
  </w:num>
  <w:num w:numId="19" w16cid:durableId="1360425141">
    <w:abstractNumId w:val="3"/>
  </w:num>
  <w:num w:numId="20" w16cid:durableId="319315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41850"/>
    <w:rsid w:val="0005176D"/>
    <w:rsid w:val="0005583E"/>
    <w:rsid w:val="000849CE"/>
    <w:rsid w:val="000D59DE"/>
    <w:rsid w:val="000E6CD2"/>
    <w:rsid w:val="000F026E"/>
    <w:rsid w:val="000F1693"/>
    <w:rsid w:val="00110816"/>
    <w:rsid w:val="00127C79"/>
    <w:rsid w:val="001426F7"/>
    <w:rsid w:val="00153702"/>
    <w:rsid w:val="00154BD4"/>
    <w:rsid w:val="001B663A"/>
    <w:rsid w:val="001C509D"/>
    <w:rsid w:val="001E1AFE"/>
    <w:rsid w:val="001F4504"/>
    <w:rsid w:val="00227F11"/>
    <w:rsid w:val="002517FD"/>
    <w:rsid w:val="00254BAC"/>
    <w:rsid w:val="00263542"/>
    <w:rsid w:val="00263987"/>
    <w:rsid w:val="002758F2"/>
    <w:rsid w:val="002804BF"/>
    <w:rsid w:val="002871A9"/>
    <w:rsid w:val="002C403D"/>
    <w:rsid w:val="002D42C6"/>
    <w:rsid w:val="002E0DA5"/>
    <w:rsid w:val="002F4952"/>
    <w:rsid w:val="002F587D"/>
    <w:rsid w:val="00327698"/>
    <w:rsid w:val="00332125"/>
    <w:rsid w:val="00334891"/>
    <w:rsid w:val="003724FA"/>
    <w:rsid w:val="00385716"/>
    <w:rsid w:val="003A36E9"/>
    <w:rsid w:val="003B2185"/>
    <w:rsid w:val="003D367D"/>
    <w:rsid w:val="003D3E99"/>
    <w:rsid w:val="003E2CD4"/>
    <w:rsid w:val="004030EC"/>
    <w:rsid w:val="00407D63"/>
    <w:rsid w:val="00424038"/>
    <w:rsid w:val="00430307"/>
    <w:rsid w:val="0045228F"/>
    <w:rsid w:val="00453BF5"/>
    <w:rsid w:val="0045726B"/>
    <w:rsid w:val="00465851"/>
    <w:rsid w:val="0047055A"/>
    <w:rsid w:val="00475B13"/>
    <w:rsid w:val="0048028D"/>
    <w:rsid w:val="00480ABD"/>
    <w:rsid w:val="0048475B"/>
    <w:rsid w:val="00492429"/>
    <w:rsid w:val="004A2080"/>
    <w:rsid w:val="004A432C"/>
    <w:rsid w:val="004B032E"/>
    <w:rsid w:val="004C5609"/>
    <w:rsid w:val="004D32C2"/>
    <w:rsid w:val="00504487"/>
    <w:rsid w:val="005333C9"/>
    <w:rsid w:val="00560D2A"/>
    <w:rsid w:val="00567C83"/>
    <w:rsid w:val="00573601"/>
    <w:rsid w:val="0058073B"/>
    <w:rsid w:val="00585790"/>
    <w:rsid w:val="00591451"/>
    <w:rsid w:val="005C41DA"/>
    <w:rsid w:val="005D58FE"/>
    <w:rsid w:val="005F152F"/>
    <w:rsid w:val="005F41CD"/>
    <w:rsid w:val="00605DD3"/>
    <w:rsid w:val="00606550"/>
    <w:rsid w:val="00614636"/>
    <w:rsid w:val="00621EA9"/>
    <w:rsid w:val="00640260"/>
    <w:rsid w:val="00641A2F"/>
    <w:rsid w:val="006827A8"/>
    <w:rsid w:val="006A021C"/>
    <w:rsid w:val="006A5AED"/>
    <w:rsid w:val="006B7CF1"/>
    <w:rsid w:val="006C3187"/>
    <w:rsid w:val="006D403D"/>
    <w:rsid w:val="006D70A3"/>
    <w:rsid w:val="00715DF5"/>
    <w:rsid w:val="007279E9"/>
    <w:rsid w:val="00734EDE"/>
    <w:rsid w:val="00746498"/>
    <w:rsid w:val="00747CF6"/>
    <w:rsid w:val="00765A42"/>
    <w:rsid w:val="007723ED"/>
    <w:rsid w:val="00774D7F"/>
    <w:rsid w:val="00777672"/>
    <w:rsid w:val="0078194F"/>
    <w:rsid w:val="007A5316"/>
    <w:rsid w:val="008541C3"/>
    <w:rsid w:val="008766D9"/>
    <w:rsid w:val="00887E9D"/>
    <w:rsid w:val="00892372"/>
    <w:rsid w:val="008E2912"/>
    <w:rsid w:val="008E59CB"/>
    <w:rsid w:val="00910F0B"/>
    <w:rsid w:val="00916671"/>
    <w:rsid w:val="00927DEE"/>
    <w:rsid w:val="0094719E"/>
    <w:rsid w:val="00962412"/>
    <w:rsid w:val="0096376E"/>
    <w:rsid w:val="0097166A"/>
    <w:rsid w:val="00976383"/>
    <w:rsid w:val="00984803"/>
    <w:rsid w:val="009A6E63"/>
    <w:rsid w:val="009C14BE"/>
    <w:rsid w:val="009C3063"/>
    <w:rsid w:val="009C3CF6"/>
    <w:rsid w:val="009F5AEC"/>
    <w:rsid w:val="00A00872"/>
    <w:rsid w:val="00A2375B"/>
    <w:rsid w:val="00A36178"/>
    <w:rsid w:val="00A5084B"/>
    <w:rsid w:val="00A5280E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30A95"/>
    <w:rsid w:val="00B40909"/>
    <w:rsid w:val="00B44C2F"/>
    <w:rsid w:val="00B61D2B"/>
    <w:rsid w:val="00B63072"/>
    <w:rsid w:val="00B842DD"/>
    <w:rsid w:val="00B85C63"/>
    <w:rsid w:val="00B877F4"/>
    <w:rsid w:val="00B96ADB"/>
    <w:rsid w:val="00BA5E42"/>
    <w:rsid w:val="00BF692B"/>
    <w:rsid w:val="00C101BF"/>
    <w:rsid w:val="00C246AC"/>
    <w:rsid w:val="00C2678D"/>
    <w:rsid w:val="00C764C5"/>
    <w:rsid w:val="00CD156A"/>
    <w:rsid w:val="00CD3F7C"/>
    <w:rsid w:val="00CD54C7"/>
    <w:rsid w:val="00D05C74"/>
    <w:rsid w:val="00D26A98"/>
    <w:rsid w:val="00D6072E"/>
    <w:rsid w:val="00D6581C"/>
    <w:rsid w:val="00D6697C"/>
    <w:rsid w:val="00D71BBC"/>
    <w:rsid w:val="00D75523"/>
    <w:rsid w:val="00D82C67"/>
    <w:rsid w:val="00D967DE"/>
    <w:rsid w:val="00D968FF"/>
    <w:rsid w:val="00D97BBF"/>
    <w:rsid w:val="00DA276D"/>
    <w:rsid w:val="00DC2EA6"/>
    <w:rsid w:val="00DC60A1"/>
    <w:rsid w:val="00DC7E08"/>
    <w:rsid w:val="00DD7395"/>
    <w:rsid w:val="00DE2F64"/>
    <w:rsid w:val="00DE511B"/>
    <w:rsid w:val="00DE74F3"/>
    <w:rsid w:val="00DE7819"/>
    <w:rsid w:val="00DF1224"/>
    <w:rsid w:val="00E02FAA"/>
    <w:rsid w:val="00E20DEA"/>
    <w:rsid w:val="00E322E9"/>
    <w:rsid w:val="00E6087B"/>
    <w:rsid w:val="00E8009B"/>
    <w:rsid w:val="00E85EBB"/>
    <w:rsid w:val="00EB0DE0"/>
    <w:rsid w:val="00EB44CE"/>
    <w:rsid w:val="00EB6FA3"/>
    <w:rsid w:val="00EC3F4F"/>
    <w:rsid w:val="00EC7AED"/>
    <w:rsid w:val="00EE496F"/>
    <w:rsid w:val="00EE7B92"/>
    <w:rsid w:val="00EF64E3"/>
    <w:rsid w:val="00F133C2"/>
    <w:rsid w:val="00F17000"/>
    <w:rsid w:val="00F21669"/>
    <w:rsid w:val="00F32C49"/>
    <w:rsid w:val="00F522D4"/>
    <w:rsid w:val="00F77959"/>
    <w:rsid w:val="00F77CE1"/>
    <w:rsid w:val="00FA0151"/>
    <w:rsid w:val="00FA4F96"/>
    <w:rsid w:val="00FB244A"/>
    <w:rsid w:val="00FB4BF4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1998561"/>
  <w15:docId w15:val="{88095674-5ADA-4F79-9C1A-D95AC4593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  <w:style w:type="table" w:styleId="Tabellenraster">
    <w:name w:val="Table Grid"/>
    <w:basedOn w:val="NormaleTabelle"/>
    <w:rsid w:val="004D3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2</Pages>
  <Words>437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Anja Rohrdiek</cp:lastModifiedBy>
  <cp:revision>13</cp:revision>
  <cp:lastPrinted>2019-07-18T05:30:00Z</cp:lastPrinted>
  <dcterms:created xsi:type="dcterms:W3CDTF">2024-05-30T10:46:00Z</dcterms:created>
  <dcterms:modified xsi:type="dcterms:W3CDTF">2024-12-06T13:12:00Z</dcterms:modified>
</cp:coreProperties>
</file>